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8F07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1948EB84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Docking.</w:t>
      </w:r>
    </w:p>
    <w:p w14:paraId="1D7FF6FB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</w:p>
    <w:p w14:paraId="5132AE5C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</w:p>
    <w:p w14:paraId="2057DB96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658FCD00" w14:textId="77777777" w:rsidR="007960D6" w:rsidRDefault="007960D6" w:rsidP="007960D6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8B86C17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p.146)</w:t>
      </w:r>
    </w:p>
    <w:p w14:paraId="36178832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</w:p>
    <w:p w14:paraId="3FD0B7D6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</w:p>
    <w:p w14:paraId="45296622" w14:textId="77777777" w:rsidR="007960D6" w:rsidRDefault="007960D6" w:rsidP="00796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2022</w:t>
      </w:r>
    </w:p>
    <w:p w14:paraId="55F7FE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CB39" w14:textId="77777777" w:rsidR="007960D6" w:rsidRDefault="007960D6" w:rsidP="009139A6">
      <w:r>
        <w:separator/>
      </w:r>
    </w:p>
  </w:endnote>
  <w:endnote w:type="continuationSeparator" w:id="0">
    <w:p w14:paraId="050E9F78" w14:textId="77777777" w:rsidR="007960D6" w:rsidRDefault="007960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E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49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A0693" w14:textId="77777777" w:rsidR="007960D6" w:rsidRDefault="007960D6" w:rsidP="009139A6">
      <w:r>
        <w:separator/>
      </w:r>
    </w:p>
  </w:footnote>
  <w:footnote w:type="continuationSeparator" w:id="0">
    <w:p w14:paraId="4B2F416E" w14:textId="77777777" w:rsidR="007960D6" w:rsidRDefault="007960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61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DA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A97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0D6"/>
    <w:rsid w:val="000666E0"/>
    <w:rsid w:val="002510B7"/>
    <w:rsid w:val="005C130B"/>
    <w:rsid w:val="007960D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48DA1"/>
  <w15:chartTrackingRefBased/>
  <w15:docId w15:val="{F004C509-0A20-487A-AC3C-8C0D8768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0D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2022-12-18T20:55:00Z</dcterms:created>
  <dcterms:modified xsi:type="dcterms:W3CDTF">2022-12-18T20:56:00Z</dcterms:modified>
</cp:coreProperties>
</file>